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CEA9D" w14:textId="77777777" w:rsidR="00BF6B96" w:rsidRDefault="00BF6B96" w:rsidP="00BF6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NAPPER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119145CE" w14:textId="77777777" w:rsidR="00BF6B96" w:rsidRDefault="00BF6B96" w:rsidP="00BF6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Spinster.</w:t>
      </w:r>
    </w:p>
    <w:p w14:paraId="0D2FAF3B" w14:textId="77777777" w:rsidR="00BF6B96" w:rsidRDefault="00BF6B96" w:rsidP="00BF6B96">
      <w:pPr>
        <w:rPr>
          <w:rFonts w:ascii="Times New Roman" w:hAnsi="Times New Roman" w:cs="Times New Roman"/>
          <w:sz w:val="24"/>
          <w:szCs w:val="24"/>
        </w:rPr>
      </w:pPr>
    </w:p>
    <w:p w14:paraId="7962112B" w14:textId="77777777" w:rsidR="00BF6B96" w:rsidRDefault="00BF6B96" w:rsidP="00BF6B96">
      <w:pPr>
        <w:rPr>
          <w:rFonts w:ascii="Times New Roman" w:hAnsi="Times New Roman" w:cs="Times New Roman"/>
          <w:sz w:val="24"/>
          <w:szCs w:val="24"/>
        </w:rPr>
      </w:pPr>
    </w:p>
    <w:p w14:paraId="42399B4D" w14:textId="77777777" w:rsidR="00BF6B96" w:rsidRDefault="00BF6B96" w:rsidP="00BF6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Apr.1478</w:t>
      </w:r>
      <w:r>
        <w:rPr>
          <w:rFonts w:ascii="Times New Roman" w:hAnsi="Times New Roman" w:cs="Times New Roman"/>
          <w:sz w:val="24"/>
          <w:szCs w:val="24"/>
        </w:rPr>
        <w:tab/>
        <w:t>She was granted a general pardon.   (C.P.R. 1476-85 p.95)</w:t>
      </w:r>
    </w:p>
    <w:p w14:paraId="3707BC67" w14:textId="77777777" w:rsidR="00BF6B96" w:rsidRDefault="00BF6B96" w:rsidP="00BF6B96">
      <w:pPr>
        <w:rPr>
          <w:rFonts w:ascii="Times New Roman" w:hAnsi="Times New Roman" w:cs="Times New Roman"/>
          <w:sz w:val="24"/>
          <w:szCs w:val="24"/>
        </w:rPr>
      </w:pPr>
    </w:p>
    <w:p w14:paraId="3ED396AE" w14:textId="77777777" w:rsidR="00BF6B96" w:rsidRDefault="00BF6B96" w:rsidP="00BF6B96">
      <w:pPr>
        <w:rPr>
          <w:rFonts w:ascii="Times New Roman" w:hAnsi="Times New Roman" w:cs="Times New Roman"/>
          <w:sz w:val="24"/>
          <w:szCs w:val="24"/>
        </w:rPr>
      </w:pPr>
    </w:p>
    <w:p w14:paraId="56487431" w14:textId="77777777" w:rsidR="00BF6B96" w:rsidRDefault="00BF6B96" w:rsidP="00BF6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2021</w:t>
      </w:r>
    </w:p>
    <w:p w14:paraId="1C5FD5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91697" w14:textId="77777777" w:rsidR="00BF6B96" w:rsidRDefault="00BF6B96" w:rsidP="009139A6">
      <w:r>
        <w:separator/>
      </w:r>
    </w:p>
  </w:endnote>
  <w:endnote w:type="continuationSeparator" w:id="0">
    <w:p w14:paraId="3A6F24C4" w14:textId="77777777" w:rsidR="00BF6B96" w:rsidRDefault="00BF6B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182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34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A19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D460D" w14:textId="77777777" w:rsidR="00BF6B96" w:rsidRDefault="00BF6B96" w:rsidP="009139A6">
      <w:r>
        <w:separator/>
      </w:r>
    </w:p>
  </w:footnote>
  <w:footnote w:type="continuationSeparator" w:id="0">
    <w:p w14:paraId="69FB1146" w14:textId="77777777" w:rsidR="00BF6B96" w:rsidRDefault="00BF6B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02E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696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792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B96"/>
    <w:rsid w:val="000666E0"/>
    <w:rsid w:val="002510B7"/>
    <w:rsid w:val="005C130B"/>
    <w:rsid w:val="00826F5C"/>
    <w:rsid w:val="009139A6"/>
    <w:rsid w:val="009448BB"/>
    <w:rsid w:val="00A3176C"/>
    <w:rsid w:val="00BA00AB"/>
    <w:rsid w:val="00BF6B9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6C087"/>
  <w15:chartTrackingRefBased/>
  <w15:docId w15:val="{35FCB59D-FEA3-4051-B5DB-AF0CB61B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B9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2021-03-21T22:00:00Z</dcterms:created>
  <dcterms:modified xsi:type="dcterms:W3CDTF">2021-03-21T22:00:00Z</dcterms:modified>
</cp:coreProperties>
</file>